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2B1A" w14:textId="34E62C15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FERMOUR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D35F83E" w14:textId="49436AE7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Laneham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Gentleman.</w:t>
      </w:r>
    </w:p>
    <w:p w14:paraId="3A68E959" w14:textId="65CCD578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264A23" w14:textId="1DF70FFC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D0659" w14:textId="3359EFEC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Nov.1479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 of all offences committed by him before</w:t>
      </w:r>
    </w:p>
    <w:p w14:paraId="1C5600FC" w14:textId="1EC4FAFA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 September last.   (C.P.R. 1476-85 p.167)</w:t>
      </w:r>
    </w:p>
    <w:p w14:paraId="05DD097D" w14:textId="0BC1AA86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78D4E" w14:textId="5FB4ACC5" w:rsid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4EDB0" w14:textId="1557C43B" w:rsidR="00D94C77" w:rsidRPr="00D94C77" w:rsidRDefault="00D94C7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2021</w:t>
      </w:r>
    </w:p>
    <w:sectPr w:rsidR="00D94C77" w:rsidRPr="00D94C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BA5A" w14:textId="77777777" w:rsidR="00D94C77" w:rsidRDefault="00D94C77" w:rsidP="009139A6">
      <w:r>
        <w:separator/>
      </w:r>
    </w:p>
  </w:endnote>
  <w:endnote w:type="continuationSeparator" w:id="0">
    <w:p w14:paraId="2355FCB7" w14:textId="77777777" w:rsidR="00D94C77" w:rsidRDefault="00D94C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1D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3AE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8A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FBD7" w14:textId="77777777" w:rsidR="00D94C77" w:rsidRDefault="00D94C77" w:rsidP="009139A6">
      <w:r>
        <w:separator/>
      </w:r>
    </w:p>
  </w:footnote>
  <w:footnote w:type="continuationSeparator" w:id="0">
    <w:p w14:paraId="54C48C6B" w14:textId="77777777" w:rsidR="00D94C77" w:rsidRDefault="00D94C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C7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811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1C6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4C7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26054"/>
  <w15:chartTrackingRefBased/>
  <w15:docId w15:val="{313E64E4-87B8-4BF5-A3E6-06812ED6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2021-06-20T20:23:00Z</dcterms:created>
  <dcterms:modified xsi:type="dcterms:W3CDTF">2021-06-20T20:34:00Z</dcterms:modified>
</cp:coreProperties>
</file>